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64A6B" w14:textId="77777777" w:rsidR="0026645D" w:rsidRDefault="006B564C" w:rsidP="0026645D">
      <w:pPr>
        <w:pStyle w:val="BodyText"/>
        <w:spacing w:before="24"/>
        <w:ind w:left="0"/>
        <w:rPr>
          <w:rFonts w:ascii="Arial" w:hAnsi="Arial" w:cs="Arial"/>
          <w:color w:val="1D1B11"/>
          <w:sz w:val="22"/>
          <w:szCs w:val="22"/>
        </w:rPr>
      </w:pPr>
      <w:r w:rsidRPr="00BF28D8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4226386" wp14:editId="1650EAFE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37631A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BF28D8">
        <w:rPr>
          <w:rFonts w:ascii="Arial" w:hAnsi="Arial" w:cs="Arial"/>
          <w:color w:val="1D1B11"/>
          <w:sz w:val="22"/>
          <w:szCs w:val="22"/>
        </w:rPr>
        <w:t xml:space="preserve"> </w:t>
      </w:r>
    </w:p>
    <w:p w14:paraId="1E31A159" w14:textId="77777777" w:rsidR="00262F88" w:rsidRPr="00262F88" w:rsidRDefault="00262F88" w:rsidP="00262F88"/>
    <w:p w14:paraId="459270A4" w14:textId="77777777" w:rsidR="00D1386C" w:rsidRPr="008D7E89" w:rsidRDefault="00D1386C" w:rsidP="008D7E89">
      <w:pPr>
        <w:pStyle w:val="BodyText"/>
        <w:spacing w:before="339" w:line="360" w:lineRule="auto"/>
        <w:ind w:left="0"/>
        <w:rPr>
          <w:rFonts w:ascii="Arial" w:hAnsi="Arial" w:cs="Arial"/>
          <w:i/>
          <w:iCs/>
          <w:sz w:val="24"/>
          <w:szCs w:val="24"/>
        </w:rPr>
      </w:pP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Please</w:t>
      </w:r>
      <w:r w:rsidRPr="008D7E89">
        <w:rPr>
          <w:rFonts w:ascii="Arial" w:hAnsi="Arial" w:cs="Arial"/>
          <w:i/>
          <w:iCs/>
          <w:color w:val="1D1B11"/>
          <w:spacing w:val="-1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complete</w:t>
      </w:r>
      <w:r w:rsidRPr="008D7E89">
        <w:rPr>
          <w:rFonts w:ascii="Arial" w:hAnsi="Arial" w:cs="Arial"/>
          <w:i/>
          <w:iCs/>
          <w:color w:val="1D1B11"/>
          <w:spacing w:val="-6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this</w:t>
      </w:r>
      <w:r w:rsidRPr="008D7E89">
        <w:rPr>
          <w:rFonts w:ascii="Arial" w:hAnsi="Arial" w:cs="Arial"/>
          <w:i/>
          <w:iCs/>
          <w:color w:val="1D1B11"/>
          <w:spacing w:val="-1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form</w:t>
      </w:r>
      <w:r w:rsidRPr="008D7E89">
        <w:rPr>
          <w:rFonts w:ascii="Arial" w:hAnsi="Arial" w:cs="Arial"/>
          <w:i/>
          <w:iCs/>
          <w:color w:val="1D1B11"/>
          <w:spacing w:val="-5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and</w:t>
      </w:r>
      <w:r w:rsidRPr="008D7E89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return</w:t>
      </w:r>
      <w:r w:rsidRPr="008D7E89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it</w:t>
      </w:r>
      <w:r w:rsidRPr="008D7E89">
        <w:rPr>
          <w:rFonts w:ascii="Arial" w:hAnsi="Arial" w:cs="Arial"/>
          <w:i/>
          <w:iCs/>
          <w:color w:val="1D1B11"/>
          <w:spacing w:val="-5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to your Language</w:t>
      </w:r>
      <w:r w:rsidRPr="008D7E89">
        <w:rPr>
          <w:rFonts w:ascii="Arial" w:hAnsi="Arial" w:cs="Arial"/>
          <w:i/>
          <w:iCs/>
          <w:color w:val="1D1B11"/>
          <w:spacing w:val="-1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Coordinator</w:t>
      </w:r>
      <w:r w:rsidRPr="008D7E89">
        <w:rPr>
          <w:rFonts w:ascii="Arial" w:hAnsi="Arial" w:cs="Arial"/>
          <w:i/>
          <w:iCs/>
          <w:color w:val="1D1B11"/>
          <w:spacing w:val="-4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with</w:t>
      </w:r>
      <w:r w:rsidRPr="008D7E89">
        <w:rPr>
          <w:rFonts w:ascii="Arial" w:hAnsi="Arial" w:cs="Arial"/>
          <w:i/>
          <w:iCs/>
          <w:color w:val="1D1B11"/>
          <w:spacing w:val="-3"/>
          <w:sz w:val="24"/>
          <w:szCs w:val="24"/>
        </w:rPr>
        <w:t xml:space="preserve"> </w:t>
      </w:r>
      <w:r w:rsidRPr="008D7E89">
        <w:rPr>
          <w:rFonts w:ascii="Arial" w:hAnsi="Arial" w:cs="Arial"/>
          <w:i/>
          <w:iCs/>
          <w:color w:val="1D1B11"/>
          <w:sz w:val="24"/>
          <w:szCs w:val="24"/>
        </w:rPr>
        <w:t>your written exam.</w:t>
      </w:r>
    </w:p>
    <w:p w14:paraId="17DE20E9" w14:textId="77777777" w:rsidR="00D1386C" w:rsidRPr="008D7E89" w:rsidRDefault="00D1386C" w:rsidP="008D7E89">
      <w:pPr>
        <w:pStyle w:val="BodyText"/>
        <w:spacing w:before="188" w:line="360" w:lineRule="auto"/>
        <w:ind w:left="0"/>
        <w:rPr>
          <w:rFonts w:ascii="Arial" w:hAnsi="Arial" w:cs="Arial"/>
          <w:sz w:val="24"/>
          <w:szCs w:val="24"/>
        </w:rPr>
      </w:pPr>
    </w:p>
    <w:p w14:paraId="5270A4D6" w14:textId="5328B106" w:rsidR="00D1386C" w:rsidRPr="008D7E89" w:rsidRDefault="00D1386C" w:rsidP="008D7E89">
      <w:pPr>
        <w:pStyle w:val="BodyText"/>
        <w:spacing w:before="9" w:line="360" w:lineRule="auto"/>
        <w:ind w:left="0"/>
        <w:rPr>
          <w:rFonts w:ascii="Arial" w:hAnsi="Arial" w:cs="Arial"/>
          <w:b/>
          <w:bCs/>
          <w:sz w:val="24"/>
          <w:szCs w:val="24"/>
        </w:rPr>
      </w:pPr>
      <w:r w:rsidRPr="008D7E89">
        <w:rPr>
          <w:rFonts w:ascii="Arial" w:hAnsi="Arial" w:cs="Arial"/>
          <w:b/>
          <w:bCs/>
          <w:color w:val="1D1B11"/>
          <w:sz w:val="24"/>
          <w:szCs w:val="24"/>
        </w:rPr>
        <w:t>Candidate’s</w:t>
      </w:r>
      <w:r w:rsidRPr="008D7E89">
        <w:rPr>
          <w:rFonts w:ascii="Arial" w:hAnsi="Arial" w:cs="Arial"/>
          <w:b/>
          <w:bCs/>
          <w:color w:val="1D1B11"/>
          <w:spacing w:val="-9"/>
          <w:sz w:val="24"/>
          <w:szCs w:val="24"/>
        </w:rPr>
        <w:t xml:space="preserve"> </w:t>
      </w:r>
      <w:r w:rsidRPr="008D7E89">
        <w:rPr>
          <w:rFonts w:ascii="Arial" w:hAnsi="Arial" w:cs="Arial"/>
          <w:b/>
          <w:bCs/>
          <w:color w:val="1D1B11"/>
          <w:spacing w:val="-4"/>
          <w:sz w:val="24"/>
          <w:szCs w:val="24"/>
        </w:rPr>
        <w:t>details:</w:t>
      </w:r>
    </w:p>
    <w:p w14:paraId="4B8A92DD" w14:textId="77777777" w:rsidR="00D1386C" w:rsidRPr="008D7E89" w:rsidRDefault="00D1386C" w:rsidP="008D7E89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bookmarkStart w:id="0" w:name="_Hlk188190330"/>
      <w:bookmarkStart w:id="1" w:name="_Hlk188183425"/>
      <w:r w:rsidRPr="008D7E89">
        <w:rPr>
          <w:rFonts w:ascii="Arial" w:hAnsi="Arial" w:cs="Arial"/>
          <w:color w:val="1D1B11"/>
          <w:sz w:val="24"/>
          <w:szCs w:val="24"/>
        </w:rPr>
        <w:t xml:space="preserve">Full name: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68D533CF6CBA4EDD91C8AFD51B90A97F"/>
          </w:placeholder>
          <w:showingPlcHdr/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8D7E89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1E311575" w14:textId="77777777" w:rsidR="00D1386C" w:rsidRPr="008D7E89" w:rsidRDefault="00D1386C" w:rsidP="008D7E89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u w:val="single" w:color="1C1A10"/>
        </w:rPr>
      </w:pPr>
      <w:r w:rsidRPr="008D7E89">
        <w:rPr>
          <w:rFonts w:ascii="Arial" w:hAnsi="Arial" w:cs="Arial"/>
          <w:color w:val="1D1B11"/>
          <w:sz w:val="24"/>
          <w:szCs w:val="24"/>
        </w:rPr>
        <w:t>Address: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398748599"/>
          <w:placeholder>
            <w:docPart w:val="68D533CF6CBA4EDD91C8AFD51B90A97F"/>
          </w:placeholder>
          <w:showingPlcHdr/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C10F5EE" w14:textId="77777777" w:rsidR="00D1386C" w:rsidRPr="008D7E89" w:rsidRDefault="00D1386C" w:rsidP="008D7E89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8D7E89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785127051"/>
          <w:placeholder>
            <w:docPart w:val="68D533CF6CBA4EDD91C8AFD51B90A97F"/>
          </w:placeholder>
          <w:showingPlcHdr/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1B78FCB" w14:textId="77777777" w:rsidR="00D1386C" w:rsidRPr="008D7E89" w:rsidRDefault="00D1386C" w:rsidP="008D7E89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002060"/>
          <w:sz w:val="24"/>
          <w:szCs w:val="24"/>
        </w:rPr>
      </w:pPr>
      <w:r w:rsidRPr="008D7E89">
        <w:rPr>
          <w:rFonts w:ascii="Arial" w:hAnsi="Arial" w:cs="Arial"/>
          <w:color w:val="1D1B11"/>
          <w:sz w:val="24"/>
          <w:szCs w:val="24"/>
        </w:rPr>
        <w:t xml:space="preserve">Country: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676399914"/>
          <w:placeholder>
            <w:docPart w:val="68D533CF6CBA4EDD91C8AFD51B90A97F"/>
          </w:placeholder>
          <w:showingPlcHdr/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2C2913E" w14:textId="7946DA45" w:rsidR="00D1386C" w:rsidRPr="008D7E89" w:rsidRDefault="00D1386C" w:rsidP="008D7E89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8D7E89">
        <w:rPr>
          <w:rFonts w:ascii="Arial" w:hAnsi="Arial" w:cs="Arial"/>
          <w:color w:val="002060"/>
          <w:sz w:val="24"/>
          <w:szCs w:val="24"/>
        </w:rPr>
        <w:t xml:space="preserve">Telephone work: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387875899"/>
          <w:placeholder>
            <w:docPart w:val="31AA885E27A84DA483012B96F1AA60EA"/>
          </w:placeholder>
          <w:showingPlcHdr/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8D7E89">
        <w:rPr>
          <w:rFonts w:ascii="Arial" w:hAnsi="Arial" w:cs="Arial"/>
          <w:color w:val="002060"/>
          <w:sz w:val="24"/>
          <w:szCs w:val="24"/>
        </w:rPr>
        <w:t xml:space="preserve">   </w:t>
      </w:r>
      <w:r w:rsidRPr="008D7E89">
        <w:rPr>
          <w:rFonts w:ascii="Arial" w:hAnsi="Arial" w:cs="Arial"/>
          <w:color w:val="000000" w:themeColor="text1"/>
          <w:sz w:val="24"/>
          <w:szCs w:val="24"/>
        </w:rPr>
        <w:t>home</w:t>
      </w:r>
      <w:r w:rsidRPr="008D7E89">
        <w:rPr>
          <w:rFonts w:ascii="Arial" w:hAnsi="Arial" w:cs="Arial"/>
          <w:color w:val="002060"/>
          <w:sz w:val="24"/>
          <w:szCs w:val="24"/>
        </w:rPr>
        <w:t xml:space="preserve">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494069020"/>
          <w:placeholder>
            <w:docPart w:val="3C86140268F5490C84E289C57053354F"/>
          </w:placeholder>
          <w:showingPlcHdr/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8D7E89">
        <w:rPr>
          <w:rFonts w:ascii="Arial" w:hAnsi="Arial" w:cs="Arial"/>
          <w:color w:val="002060"/>
          <w:sz w:val="24"/>
          <w:szCs w:val="24"/>
        </w:rPr>
        <w:t xml:space="preserve"> </w:t>
      </w:r>
    </w:p>
    <w:bookmarkEnd w:id="0"/>
    <w:p w14:paraId="4A141A8A" w14:textId="458087C5" w:rsidR="00D1386C" w:rsidRPr="008D7E89" w:rsidRDefault="00D1386C" w:rsidP="008D7E89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sz w:val="24"/>
          <w:szCs w:val="24"/>
        </w:rPr>
      </w:pPr>
      <w:r w:rsidRPr="008D7E89">
        <w:rPr>
          <w:rFonts w:ascii="Arial" w:hAnsi="Arial" w:cs="Arial"/>
          <w:color w:val="1D1B11"/>
          <w:sz w:val="24"/>
          <w:szCs w:val="24"/>
        </w:rPr>
        <w:t xml:space="preserve">e-mail-address: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618647055"/>
          <w:placeholder>
            <w:docPart w:val="913C36A3FE7547FAB1DE73BD427C3569"/>
          </w:placeholder>
          <w:showingPlcHdr/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bookmarkEnd w:id="1"/>
    <w:p w14:paraId="0D68B981" w14:textId="77777777" w:rsidR="00D1386C" w:rsidRPr="008D7E89" w:rsidRDefault="00D1386C" w:rsidP="008D7E89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345F6AFD" w14:textId="77777777" w:rsidR="00D1386C" w:rsidRPr="008D7E89" w:rsidRDefault="00D1386C" w:rsidP="008D7E89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05A13986" w14:textId="77777777" w:rsidR="00D1386C" w:rsidRPr="008D7E89" w:rsidRDefault="00D1386C" w:rsidP="008D7E89">
      <w:pPr>
        <w:pStyle w:val="BodyText"/>
        <w:spacing w:before="26" w:line="360" w:lineRule="auto"/>
        <w:rPr>
          <w:rFonts w:ascii="Arial" w:hAnsi="Arial" w:cs="Arial"/>
          <w:sz w:val="24"/>
          <w:szCs w:val="24"/>
        </w:rPr>
      </w:pPr>
    </w:p>
    <w:p w14:paraId="15286AE0" w14:textId="77777777" w:rsidR="00D1386C" w:rsidRDefault="00D1386C" w:rsidP="008D7E89">
      <w:pPr>
        <w:pStyle w:val="BodyText"/>
        <w:spacing w:before="1" w:line="360" w:lineRule="auto"/>
        <w:ind w:left="0" w:right="156"/>
        <w:jc w:val="both"/>
        <w:rPr>
          <w:rFonts w:ascii="Arial" w:hAnsi="Arial" w:cs="Arial"/>
          <w:sz w:val="24"/>
          <w:szCs w:val="24"/>
        </w:rPr>
      </w:pPr>
      <w:r w:rsidRPr="008D7E89">
        <w:rPr>
          <w:rFonts w:ascii="Arial" w:hAnsi="Arial" w:cs="Arial"/>
          <w:sz w:val="24"/>
          <w:szCs w:val="24"/>
        </w:rPr>
        <w:t>I</w:t>
      </w:r>
      <w:r w:rsidRPr="008D7E89">
        <w:rPr>
          <w:rFonts w:ascii="Arial" w:hAnsi="Arial" w:cs="Arial"/>
          <w:spacing w:val="-8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declare</w:t>
      </w:r>
      <w:r w:rsidRPr="008D7E89">
        <w:rPr>
          <w:rFonts w:ascii="Arial" w:hAnsi="Arial" w:cs="Arial"/>
          <w:spacing w:val="-11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that</w:t>
      </w:r>
      <w:r w:rsidRPr="008D7E89">
        <w:rPr>
          <w:rFonts w:ascii="Arial" w:hAnsi="Arial" w:cs="Arial"/>
          <w:spacing w:val="-7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I</w:t>
      </w:r>
      <w:r w:rsidRPr="008D7E89">
        <w:rPr>
          <w:rFonts w:ascii="Arial" w:hAnsi="Arial" w:cs="Arial"/>
          <w:spacing w:val="-12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have</w:t>
      </w:r>
      <w:r w:rsidRPr="008D7E89">
        <w:rPr>
          <w:rFonts w:ascii="Arial" w:hAnsi="Arial" w:cs="Arial"/>
          <w:spacing w:val="-7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developed</w:t>
      </w:r>
      <w:r w:rsidRPr="008D7E89">
        <w:rPr>
          <w:rFonts w:ascii="Arial" w:hAnsi="Arial" w:cs="Arial"/>
          <w:spacing w:val="-8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and</w:t>
      </w:r>
      <w:r w:rsidRPr="008D7E89">
        <w:rPr>
          <w:rFonts w:ascii="Arial" w:hAnsi="Arial" w:cs="Arial"/>
          <w:spacing w:val="-9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written</w:t>
      </w:r>
      <w:r w:rsidRPr="008D7E89">
        <w:rPr>
          <w:rFonts w:ascii="Arial" w:hAnsi="Arial" w:cs="Arial"/>
          <w:spacing w:val="-8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the</w:t>
      </w:r>
      <w:r w:rsidRPr="008D7E89">
        <w:rPr>
          <w:rFonts w:ascii="Arial" w:hAnsi="Arial" w:cs="Arial"/>
          <w:spacing w:val="-7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enclosed</w:t>
      </w:r>
      <w:r w:rsidRPr="008D7E89">
        <w:rPr>
          <w:rFonts w:ascii="Arial" w:hAnsi="Arial" w:cs="Arial"/>
          <w:spacing w:val="-9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TA</w:t>
      </w:r>
      <w:r w:rsidRPr="008D7E89">
        <w:rPr>
          <w:rFonts w:ascii="Arial" w:hAnsi="Arial" w:cs="Arial"/>
          <w:spacing w:val="-9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Written</w:t>
      </w:r>
      <w:r w:rsidRPr="008D7E89">
        <w:rPr>
          <w:rFonts w:ascii="Arial" w:hAnsi="Arial" w:cs="Arial"/>
          <w:spacing w:val="-8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Exam</w:t>
      </w:r>
      <w:r w:rsidRPr="008D7E89">
        <w:rPr>
          <w:rFonts w:ascii="Arial" w:hAnsi="Arial" w:cs="Arial"/>
          <w:spacing w:val="-11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completely by</w:t>
      </w:r>
      <w:r w:rsidRPr="008D7E89">
        <w:rPr>
          <w:rFonts w:ascii="Arial" w:hAnsi="Arial" w:cs="Arial"/>
          <w:spacing w:val="-4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myself,</w:t>
      </w:r>
      <w:r w:rsidRPr="008D7E89">
        <w:rPr>
          <w:rFonts w:ascii="Arial" w:hAnsi="Arial" w:cs="Arial"/>
          <w:spacing w:val="-2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and</w:t>
      </w:r>
      <w:r w:rsidRPr="008D7E89">
        <w:rPr>
          <w:rFonts w:ascii="Arial" w:hAnsi="Arial" w:cs="Arial"/>
          <w:spacing w:val="-1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that I</w:t>
      </w:r>
      <w:r w:rsidRPr="008D7E89">
        <w:rPr>
          <w:rFonts w:ascii="Arial" w:hAnsi="Arial" w:cs="Arial"/>
          <w:spacing w:val="-3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have</w:t>
      </w:r>
      <w:r w:rsidRPr="008D7E89">
        <w:rPr>
          <w:rFonts w:ascii="Arial" w:hAnsi="Arial" w:cs="Arial"/>
          <w:spacing w:val="-2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not</w:t>
      </w:r>
      <w:r w:rsidRPr="008D7E89">
        <w:rPr>
          <w:rFonts w:ascii="Arial" w:hAnsi="Arial" w:cs="Arial"/>
          <w:spacing w:val="-1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used</w:t>
      </w:r>
      <w:r w:rsidRPr="008D7E89">
        <w:rPr>
          <w:rFonts w:ascii="Arial" w:hAnsi="Arial" w:cs="Arial"/>
          <w:spacing w:val="-4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sources</w:t>
      </w:r>
      <w:r w:rsidRPr="008D7E89">
        <w:rPr>
          <w:rFonts w:ascii="Arial" w:hAnsi="Arial" w:cs="Arial"/>
          <w:spacing w:val="-1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or means</w:t>
      </w:r>
      <w:r w:rsidRPr="008D7E89">
        <w:rPr>
          <w:rFonts w:ascii="Arial" w:hAnsi="Arial" w:cs="Arial"/>
          <w:spacing w:val="-2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without</w:t>
      </w:r>
      <w:r w:rsidRPr="008D7E89">
        <w:rPr>
          <w:rFonts w:ascii="Arial" w:hAnsi="Arial" w:cs="Arial"/>
          <w:spacing w:val="-1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declaration</w:t>
      </w:r>
      <w:r w:rsidRPr="008D7E89">
        <w:rPr>
          <w:rFonts w:ascii="Arial" w:hAnsi="Arial" w:cs="Arial"/>
          <w:spacing w:val="-4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in</w:t>
      </w:r>
      <w:r w:rsidRPr="008D7E89">
        <w:rPr>
          <w:rFonts w:ascii="Arial" w:hAnsi="Arial" w:cs="Arial"/>
          <w:spacing w:val="-4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the</w:t>
      </w:r>
      <w:r w:rsidRPr="008D7E89">
        <w:rPr>
          <w:rFonts w:ascii="Arial" w:hAnsi="Arial" w:cs="Arial"/>
          <w:spacing w:val="-2"/>
          <w:sz w:val="24"/>
          <w:szCs w:val="24"/>
        </w:rPr>
        <w:t xml:space="preserve"> </w:t>
      </w:r>
      <w:r w:rsidRPr="008D7E89">
        <w:rPr>
          <w:rFonts w:ascii="Arial" w:hAnsi="Arial" w:cs="Arial"/>
          <w:sz w:val="24"/>
          <w:szCs w:val="24"/>
        </w:rPr>
        <w:t>text. Any thoughts from others or literal quotations are clearly marked.</w:t>
      </w:r>
    </w:p>
    <w:p w14:paraId="388A03C5" w14:textId="77777777" w:rsidR="008D7E89" w:rsidRPr="008D7E89" w:rsidRDefault="008D7E89" w:rsidP="008D7E89">
      <w:pPr>
        <w:pStyle w:val="BodyText"/>
        <w:spacing w:before="1" w:line="360" w:lineRule="auto"/>
        <w:ind w:left="0" w:right="156"/>
        <w:jc w:val="both"/>
        <w:rPr>
          <w:rFonts w:ascii="Arial" w:hAnsi="Arial" w:cs="Arial"/>
          <w:sz w:val="24"/>
          <w:szCs w:val="24"/>
        </w:rPr>
      </w:pPr>
    </w:p>
    <w:p w14:paraId="64C06BF5" w14:textId="5B49AA47" w:rsidR="00D1386C" w:rsidRPr="008D7E89" w:rsidRDefault="00D1386C" w:rsidP="008D7E89">
      <w:pPr>
        <w:pStyle w:val="BodyText"/>
        <w:spacing w:before="91" w:line="360" w:lineRule="auto"/>
        <w:ind w:left="0" w:right="4040"/>
        <w:rPr>
          <w:rFonts w:ascii="Arial" w:hAnsi="Arial" w:cs="Arial"/>
          <w:sz w:val="24"/>
          <w:szCs w:val="24"/>
        </w:rPr>
      </w:pPr>
      <w:r w:rsidRPr="008D7E89">
        <w:rPr>
          <w:rFonts w:ascii="Arial" w:hAnsi="Arial" w:cs="Arial"/>
          <w:spacing w:val="-2"/>
          <w:sz w:val="24"/>
          <w:szCs w:val="24"/>
        </w:rPr>
        <w:t xml:space="preserve">Date: </w:t>
      </w:r>
      <w:sdt>
        <w:sdtPr>
          <w:rPr>
            <w:rFonts w:ascii="Arial" w:hAnsi="Arial" w:cs="Arial"/>
            <w:spacing w:val="-2"/>
            <w:sz w:val="24"/>
            <w:szCs w:val="24"/>
          </w:rPr>
          <w:id w:val="-1677879197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44FA7BE8" w14:textId="16830F54" w:rsidR="00D1386C" w:rsidRPr="008D7E89" w:rsidRDefault="00D1386C" w:rsidP="008D7E89">
      <w:pPr>
        <w:pStyle w:val="BodyText"/>
        <w:spacing w:before="338" w:line="360" w:lineRule="auto"/>
        <w:ind w:left="0" w:right="5032"/>
        <w:rPr>
          <w:rFonts w:ascii="Arial" w:hAnsi="Arial" w:cs="Arial"/>
          <w:sz w:val="24"/>
          <w:szCs w:val="24"/>
        </w:rPr>
      </w:pPr>
      <w:r w:rsidRPr="008D7E89">
        <w:rPr>
          <w:rFonts w:ascii="Arial" w:hAnsi="Arial" w:cs="Arial"/>
          <w:spacing w:val="-2"/>
          <w:sz w:val="24"/>
          <w:szCs w:val="24"/>
        </w:rPr>
        <w:t>Signature:</w:t>
      </w:r>
      <w:r w:rsidRPr="008D7E89">
        <w:rPr>
          <w:rFonts w:ascii="Arial" w:hAnsi="Arial" w:cs="Arial"/>
          <w:color w:val="002060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864365432"/>
          <w:placeholder>
            <w:docPart w:val="4CFAEB26FF9F46878A6A725E507E6F2C"/>
          </w:placeholder>
          <w:showingPlcHdr/>
        </w:sdtPr>
        <w:sdtContent>
          <w:r w:rsidRPr="008D7E89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9192161" w14:textId="1F6D779C" w:rsidR="00262F88" w:rsidRPr="008D7E89" w:rsidRDefault="00262F88" w:rsidP="008D7E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D26B28" w14:textId="77777777" w:rsidR="008D7E89" w:rsidRPr="008D7E89" w:rsidRDefault="008D7E8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8D7E89" w:rsidRPr="008D7E89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F069" w14:textId="77777777" w:rsidR="0014374D" w:rsidRDefault="0014374D" w:rsidP="00262F88">
      <w:r>
        <w:separator/>
      </w:r>
    </w:p>
  </w:endnote>
  <w:endnote w:type="continuationSeparator" w:id="0">
    <w:p w14:paraId="612EB52A" w14:textId="77777777" w:rsidR="0014374D" w:rsidRDefault="0014374D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222EE" w14:textId="778A776D" w:rsidR="00262F88" w:rsidRPr="00C77B1D" w:rsidRDefault="00A535D3" w:rsidP="00A535D3">
    <w:pPr>
      <w:tabs>
        <w:tab w:val="left" w:pos="4925"/>
      </w:tabs>
      <w:spacing w:before="26"/>
      <w:ind w:left="145"/>
      <w:rPr>
        <w:i/>
        <w:sz w:val="24"/>
        <w:szCs w:val="24"/>
      </w:rPr>
    </w:pPr>
    <w:r w:rsidRPr="00C77B1D">
      <w:rPr>
        <w:rFonts w:ascii="Arial" w:hAnsi="Arial" w:cs="Arial"/>
        <w:i/>
        <w:color w:val="1D1B11"/>
        <w:sz w:val="24"/>
        <w:szCs w:val="24"/>
      </w:rPr>
      <w:t>13.7.15</w:t>
    </w:r>
    <w:r w:rsidRPr="00C77B1D">
      <w:rPr>
        <w:rFonts w:ascii="Arial" w:hAnsi="Arial" w:cs="Arial"/>
        <w:i/>
        <w:color w:val="1D1B11"/>
        <w:spacing w:val="-6"/>
        <w:sz w:val="24"/>
        <w:szCs w:val="24"/>
      </w:rPr>
      <w:t xml:space="preserve"> </w:t>
    </w:r>
    <w:r w:rsidRPr="00C77B1D">
      <w:rPr>
        <w:rFonts w:ascii="Arial" w:hAnsi="Arial" w:cs="Arial"/>
        <w:i/>
        <w:color w:val="1D1B11"/>
        <w:sz w:val="24"/>
        <w:szCs w:val="24"/>
      </w:rPr>
      <w:t>Candidate’s</w:t>
    </w:r>
    <w:r w:rsidRPr="00C77B1D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C77B1D">
      <w:rPr>
        <w:rFonts w:ascii="Arial" w:hAnsi="Arial" w:cs="Arial"/>
        <w:i/>
        <w:color w:val="1D1B11"/>
        <w:sz w:val="24"/>
        <w:szCs w:val="24"/>
      </w:rPr>
      <w:t>Declaration</w:t>
    </w:r>
    <w:r w:rsidRPr="00C77B1D">
      <w:rPr>
        <w:rFonts w:ascii="Arial" w:hAnsi="Arial" w:cs="Arial"/>
        <w:i/>
        <w:color w:val="1D1B11"/>
        <w:spacing w:val="-2"/>
        <w:sz w:val="24"/>
        <w:szCs w:val="24"/>
      </w:rPr>
      <w:t xml:space="preserve"> </w:t>
    </w:r>
    <w:r w:rsidRPr="00C77B1D">
      <w:rPr>
        <w:rFonts w:ascii="Arial" w:hAnsi="Arial" w:cs="Arial"/>
        <w:i/>
        <w:color w:val="1D1B11"/>
        <w:sz w:val="24"/>
        <w:szCs w:val="24"/>
      </w:rPr>
      <w:t>of</w:t>
    </w:r>
    <w:r w:rsidRPr="00C77B1D">
      <w:rPr>
        <w:rFonts w:ascii="Arial" w:hAnsi="Arial" w:cs="Arial"/>
        <w:i/>
        <w:color w:val="1D1B11"/>
        <w:spacing w:val="-8"/>
        <w:sz w:val="24"/>
        <w:szCs w:val="24"/>
      </w:rPr>
      <w:t xml:space="preserve"> </w:t>
    </w:r>
    <w:r w:rsidRPr="00C77B1D">
      <w:rPr>
        <w:rFonts w:ascii="Arial" w:hAnsi="Arial" w:cs="Arial"/>
        <w:i/>
        <w:color w:val="1D1B11"/>
        <w:sz w:val="24"/>
        <w:szCs w:val="24"/>
      </w:rPr>
      <w:t>No</w:t>
    </w:r>
    <w:r w:rsidRPr="00C77B1D">
      <w:rPr>
        <w:rFonts w:ascii="Arial" w:hAnsi="Arial" w:cs="Arial"/>
        <w:i/>
        <w:color w:val="1D1B11"/>
        <w:spacing w:val="-7"/>
        <w:sz w:val="24"/>
        <w:szCs w:val="24"/>
      </w:rPr>
      <w:t xml:space="preserve"> </w:t>
    </w:r>
    <w:r w:rsidRPr="00C77B1D">
      <w:rPr>
        <w:rFonts w:ascii="Arial" w:hAnsi="Arial" w:cs="Arial"/>
        <w:i/>
        <w:color w:val="1D1B11"/>
        <w:spacing w:val="-2"/>
        <w:sz w:val="24"/>
        <w:szCs w:val="24"/>
      </w:rPr>
      <w:t>Plagiarism</w:t>
    </w:r>
    <w:r w:rsidRPr="00C77B1D">
      <w:rPr>
        <w:rFonts w:ascii="Arial" w:hAnsi="Arial" w:cs="Arial"/>
        <w:i/>
        <w:color w:val="1D1B11"/>
        <w:sz w:val="24"/>
        <w:szCs w:val="24"/>
      </w:rPr>
      <w:tab/>
    </w:r>
    <w:r w:rsidRPr="00C77B1D">
      <w:rPr>
        <w:rFonts w:ascii="Arial" w:hAnsi="Arial" w:cs="Arial"/>
        <w:i/>
        <w:color w:val="1D1B11"/>
        <w:sz w:val="24"/>
        <w:szCs w:val="24"/>
      </w:rPr>
      <w:tab/>
    </w:r>
    <w:r w:rsidR="00262F88" w:rsidRPr="00C77B1D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C77B1D">
      <w:rPr>
        <w:rFonts w:ascii="Arial" w:hAnsi="Arial" w:cs="Arial"/>
        <w:i/>
        <w:color w:val="1D1B11"/>
        <w:sz w:val="24"/>
        <w:szCs w:val="24"/>
      </w:rPr>
      <w:tab/>
    </w:r>
    <w:r w:rsidR="00262F88" w:rsidRPr="00C77B1D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8D7E89" w:rsidRPr="00C77B1D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C77B1D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C77B1D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4CD2D934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8629C" w14:textId="77777777" w:rsidR="0014374D" w:rsidRDefault="0014374D" w:rsidP="00262F88">
      <w:r>
        <w:separator/>
      </w:r>
    </w:p>
  </w:footnote>
  <w:footnote w:type="continuationSeparator" w:id="0">
    <w:p w14:paraId="46F767B0" w14:textId="77777777" w:rsidR="0014374D" w:rsidRDefault="0014374D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0ED6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09296D52" wp14:editId="15539179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3B84FEE2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78330774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58B1E7CC" w14:textId="2A26203B" w:rsidR="00262F88" w:rsidRPr="00A535D3" w:rsidRDefault="00A535D3" w:rsidP="00A535D3">
    <w:pPr>
      <w:tabs>
        <w:tab w:val="left" w:pos="4925"/>
      </w:tabs>
      <w:spacing w:before="26"/>
      <w:rPr>
        <w:rFonts w:ascii="Arial" w:hAnsi="Arial" w:cs="Arial"/>
        <w:b/>
        <w:bCs/>
        <w:i/>
        <w:sz w:val="28"/>
        <w:szCs w:val="28"/>
      </w:rPr>
    </w:pPr>
    <w:r w:rsidRPr="00A535D3">
      <w:rPr>
        <w:rFonts w:ascii="Arial" w:hAnsi="Arial" w:cs="Arial"/>
        <w:b/>
        <w:bCs/>
        <w:i/>
        <w:color w:val="1D1B11"/>
        <w:sz w:val="28"/>
        <w:szCs w:val="28"/>
      </w:rPr>
      <w:t>13.7.15</w:t>
    </w:r>
    <w:r w:rsidRPr="00A535D3">
      <w:rPr>
        <w:rFonts w:ascii="Arial" w:hAnsi="Arial" w:cs="Arial"/>
        <w:b/>
        <w:bCs/>
        <w:i/>
        <w:color w:val="1D1B11"/>
        <w:spacing w:val="-6"/>
        <w:sz w:val="28"/>
        <w:szCs w:val="28"/>
      </w:rPr>
      <w:t xml:space="preserve"> </w:t>
    </w:r>
    <w:r w:rsidRPr="00A535D3">
      <w:rPr>
        <w:rFonts w:ascii="Arial" w:hAnsi="Arial" w:cs="Arial"/>
        <w:b/>
        <w:bCs/>
        <w:i/>
        <w:color w:val="1D1B11"/>
        <w:sz w:val="28"/>
        <w:szCs w:val="28"/>
      </w:rPr>
      <w:t>Candidate’s</w:t>
    </w:r>
    <w:r w:rsidRPr="00A535D3">
      <w:rPr>
        <w:rFonts w:ascii="Arial" w:hAnsi="Arial" w:cs="Arial"/>
        <w:b/>
        <w:bCs/>
        <w:i/>
        <w:color w:val="1D1B11"/>
        <w:spacing w:val="-3"/>
        <w:sz w:val="28"/>
        <w:szCs w:val="28"/>
      </w:rPr>
      <w:t xml:space="preserve"> </w:t>
    </w:r>
    <w:r w:rsidRPr="00A535D3">
      <w:rPr>
        <w:rFonts w:ascii="Arial" w:hAnsi="Arial" w:cs="Arial"/>
        <w:b/>
        <w:bCs/>
        <w:i/>
        <w:color w:val="1D1B11"/>
        <w:sz w:val="28"/>
        <w:szCs w:val="28"/>
      </w:rPr>
      <w:t>Declaration</w:t>
    </w:r>
    <w:r w:rsidRPr="00A535D3">
      <w:rPr>
        <w:rFonts w:ascii="Arial" w:hAnsi="Arial" w:cs="Arial"/>
        <w:b/>
        <w:bCs/>
        <w:i/>
        <w:color w:val="1D1B11"/>
        <w:spacing w:val="-2"/>
        <w:sz w:val="28"/>
        <w:szCs w:val="28"/>
      </w:rPr>
      <w:t xml:space="preserve"> </w:t>
    </w:r>
    <w:r w:rsidRPr="00A535D3">
      <w:rPr>
        <w:rFonts w:ascii="Arial" w:hAnsi="Arial" w:cs="Arial"/>
        <w:b/>
        <w:bCs/>
        <w:i/>
        <w:color w:val="1D1B11"/>
        <w:sz w:val="28"/>
        <w:szCs w:val="28"/>
      </w:rPr>
      <w:t>of</w:t>
    </w:r>
    <w:r w:rsidRPr="00A535D3">
      <w:rPr>
        <w:rFonts w:ascii="Arial" w:hAnsi="Arial" w:cs="Arial"/>
        <w:b/>
        <w:bCs/>
        <w:i/>
        <w:color w:val="1D1B11"/>
        <w:spacing w:val="-8"/>
        <w:sz w:val="28"/>
        <w:szCs w:val="28"/>
      </w:rPr>
      <w:t xml:space="preserve"> </w:t>
    </w:r>
    <w:r w:rsidRPr="00A535D3">
      <w:rPr>
        <w:rFonts w:ascii="Arial" w:hAnsi="Arial" w:cs="Arial"/>
        <w:b/>
        <w:bCs/>
        <w:i/>
        <w:color w:val="1D1B11"/>
        <w:sz w:val="28"/>
        <w:szCs w:val="28"/>
      </w:rPr>
      <w:t>No</w:t>
    </w:r>
    <w:r w:rsidRPr="00A535D3">
      <w:rPr>
        <w:rFonts w:ascii="Arial" w:hAnsi="Arial" w:cs="Arial"/>
        <w:b/>
        <w:bCs/>
        <w:i/>
        <w:color w:val="1D1B11"/>
        <w:spacing w:val="-7"/>
        <w:sz w:val="28"/>
        <w:szCs w:val="28"/>
      </w:rPr>
      <w:t xml:space="preserve"> </w:t>
    </w:r>
    <w:r w:rsidRPr="00A535D3">
      <w:rPr>
        <w:rFonts w:ascii="Arial" w:hAnsi="Arial" w:cs="Arial"/>
        <w:b/>
        <w:bCs/>
        <w:i/>
        <w:color w:val="1D1B11"/>
        <w:spacing w:val="-2"/>
        <w:sz w:val="28"/>
        <w:szCs w:val="28"/>
      </w:rPr>
      <w:t>Plagiarism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cXlw4732IQ2SNohnMpPebK8HtcDncvP6rJg6umTco+5cYdBP3GwsaNiGIq46mvWUyDzYGsZYy5za6v+jVCyZTA==" w:salt="il3bI4WDevi3r0pRbt3Fx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5D3"/>
    <w:rsid w:val="00063308"/>
    <w:rsid w:val="000A0B30"/>
    <w:rsid w:val="000F5522"/>
    <w:rsid w:val="00120575"/>
    <w:rsid w:val="0014374D"/>
    <w:rsid w:val="00262F88"/>
    <w:rsid w:val="0026645D"/>
    <w:rsid w:val="002D39E3"/>
    <w:rsid w:val="002E48AC"/>
    <w:rsid w:val="00323705"/>
    <w:rsid w:val="005375CD"/>
    <w:rsid w:val="005E1A37"/>
    <w:rsid w:val="00661CB4"/>
    <w:rsid w:val="00676932"/>
    <w:rsid w:val="006B564C"/>
    <w:rsid w:val="006E1148"/>
    <w:rsid w:val="007079F7"/>
    <w:rsid w:val="008D7E89"/>
    <w:rsid w:val="00941C08"/>
    <w:rsid w:val="00A535D3"/>
    <w:rsid w:val="00AC274D"/>
    <w:rsid w:val="00BF28D8"/>
    <w:rsid w:val="00C77B1D"/>
    <w:rsid w:val="00D1386C"/>
    <w:rsid w:val="00D42185"/>
    <w:rsid w:val="00DA25CF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74344"/>
  <w15:docId w15:val="{F330290A-8502-464B-BB07-A69A30991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8D533CF6CBA4EDD91C8AFD51B90A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28158-592A-4A8E-AED5-86B362166068}"/>
      </w:docPartPr>
      <w:docPartBody>
        <w:p w:rsidR="00BC39C4" w:rsidRDefault="00BC39C4" w:rsidP="00BC39C4">
          <w:pPr>
            <w:pStyle w:val="68D533CF6CBA4EDD91C8AFD51B90A97F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3C36A3FE7547FAB1DE73BD427C3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44235-C9F1-40DC-80FE-19D5056B024F}"/>
      </w:docPartPr>
      <w:docPartBody>
        <w:p w:rsidR="00BC39C4" w:rsidRDefault="00BC39C4" w:rsidP="00BC39C4">
          <w:pPr>
            <w:pStyle w:val="913C36A3FE7547FAB1DE73BD427C3569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AA885E27A84DA483012B96F1AA60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FC5E8-6A1F-4550-B42F-342ADCD9C449}"/>
      </w:docPartPr>
      <w:docPartBody>
        <w:p w:rsidR="00BC39C4" w:rsidRDefault="00BC39C4" w:rsidP="00BC39C4">
          <w:pPr>
            <w:pStyle w:val="31AA885E27A84DA483012B96F1AA60EA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86140268F5490C84E289C570533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394A0-A1BB-4A1E-A865-989558409C03}"/>
      </w:docPartPr>
      <w:docPartBody>
        <w:p w:rsidR="00BC39C4" w:rsidRDefault="00BC39C4" w:rsidP="00BC39C4">
          <w:pPr>
            <w:pStyle w:val="3C86140268F5490C84E289C57053354F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3BC70-0A50-485A-976B-3094FB45442B}"/>
      </w:docPartPr>
      <w:docPartBody>
        <w:p w:rsidR="00BC39C4" w:rsidRDefault="00BC39C4">
          <w:r w:rsidRPr="00293429">
            <w:rPr>
              <w:rStyle w:val="PlaceholderText"/>
            </w:rPr>
            <w:t>Click or tap to enter a date.</w:t>
          </w:r>
        </w:p>
      </w:docPartBody>
    </w:docPart>
    <w:docPart>
      <w:docPartPr>
        <w:name w:val="4CFAEB26FF9F46878A6A725E507E6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E1784-1DC4-4E13-8E76-B53E357658EB}"/>
      </w:docPartPr>
      <w:docPartBody>
        <w:p w:rsidR="00BC39C4" w:rsidRDefault="00BC39C4" w:rsidP="00BC39C4">
          <w:pPr>
            <w:pStyle w:val="4CFAEB26FF9F46878A6A725E507E6F2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9C4"/>
    <w:rsid w:val="002E48AC"/>
    <w:rsid w:val="00661CB4"/>
    <w:rsid w:val="006D7ED3"/>
    <w:rsid w:val="00BC39C4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39C4"/>
    <w:rPr>
      <w:color w:val="666666"/>
    </w:rPr>
  </w:style>
  <w:style w:type="paragraph" w:customStyle="1" w:styleId="68D533CF6CBA4EDD91C8AFD51B90A97F">
    <w:name w:val="68D533CF6CBA4EDD91C8AFD51B90A97F"/>
    <w:rsid w:val="00BC39C4"/>
  </w:style>
  <w:style w:type="paragraph" w:customStyle="1" w:styleId="913C36A3FE7547FAB1DE73BD427C3569">
    <w:name w:val="913C36A3FE7547FAB1DE73BD427C3569"/>
    <w:rsid w:val="00BC39C4"/>
  </w:style>
  <w:style w:type="paragraph" w:customStyle="1" w:styleId="31AA885E27A84DA483012B96F1AA60EA">
    <w:name w:val="31AA885E27A84DA483012B96F1AA60EA"/>
    <w:rsid w:val="00BC39C4"/>
  </w:style>
  <w:style w:type="paragraph" w:customStyle="1" w:styleId="3C86140268F5490C84E289C57053354F">
    <w:name w:val="3C86140268F5490C84E289C57053354F"/>
    <w:rsid w:val="00BC39C4"/>
  </w:style>
  <w:style w:type="paragraph" w:customStyle="1" w:styleId="4CFAEB26FF9F46878A6A725E507E6F2C">
    <w:name w:val="4CFAEB26FF9F46878A6A725E507E6F2C"/>
    <w:rsid w:val="00BC39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4</cp:revision>
  <dcterms:created xsi:type="dcterms:W3CDTF">2025-01-19T22:11:00Z</dcterms:created>
  <dcterms:modified xsi:type="dcterms:W3CDTF">2025-04-19T15:58:00Z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